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B5530" w:rsidR="00FB5530" w:rsidP="6690E098" w:rsidRDefault="00FB5530" w14:paraId="34953F83" w14:textId="6D58A5F5">
      <w:pPr>
        <w:spacing w:after="280" w:line="264" w:lineRule="auto"/>
        <w:rPr>
          <w:rFonts w:ascii="Oslo Sans Office" w:hAnsi="Oslo Sans Office" w:eastAsia="Oslo Sans Office" w:cs="Oslo Sans Office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b-NO"/>
        </w:rPr>
      </w:pPr>
    </w:p>
    <w:p w:rsidRPr="00FB5530" w:rsidR="00FB5530" w:rsidP="6690E098" w:rsidRDefault="00FB5530" w14:paraId="05C5D69F" w14:textId="66D75CCF">
      <w:pPr>
        <w:spacing w:after="280" w:line="264" w:lineRule="auto"/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b-NO"/>
        </w:rPr>
      </w:pPr>
      <w:r w:rsidRPr="6690E098" w:rsidR="07AD26C0">
        <w:rPr>
          <w:rFonts w:ascii="Oslo Sans Office" w:hAnsi="Oslo Sans Office" w:eastAsia="Oslo Sans Office" w:cs="Oslo Sans Office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b-NO"/>
        </w:rPr>
        <w:t xml:space="preserve">Oversikt over konkurransegrunnlagets dokumenter </w:t>
      </w:r>
    </w:p>
    <w:tbl>
      <w:tblPr>
        <w:tblStyle w:val="Tabellrutenett"/>
        <w:tblW w:w="883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8835"/>
      </w:tblGrid>
      <w:tr w:rsidR="6690E098" w:rsidTr="33147B5C" w14:paraId="3E5F363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45F23C32" w14:textId="7DECB8A7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DOKUMENT</w:t>
            </w:r>
          </w:p>
        </w:tc>
      </w:tr>
      <w:tr w:rsidR="6690E098" w:rsidTr="33147B5C" w14:paraId="0FCEC8EF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259721BB" w14:textId="32D03FA0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Tilbudsinnbydelse</w:t>
            </w:r>
          </w:p>
        </w:tc>
      </w:tr>
      <w:tr w:rsidR="6690E098" w:rsidTr="33147B5C" w14:paraId="28ADC133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47C0D27F" w14:textId="06591B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Tilbudsbrev</w:t>
            </w:r>
          </w:p>
        </w:tc>
      </w:tr>
      <w:tr w:rsidR="6690E098" w:rsidTr="33147B5C" w14:paraId="4E485605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3F16D380" w:rsidP="33147B5C" w:rsidRDefault="3F16D380" w14:paraId="21611F56" w14:textId="7A2E1E25">
            <w:pPr>
              <w:pStyle w:val="Normal"/>
              <w:suppressLineNumbers w:val="0"/>
              <w:bidi w:val="0"/>
              <w:spacing w:before="0" w:beforeAutospacing="off" w:after="280" w:afterAutospacing="off" w:line="240" w:lineRule="auto"/>
              <w:ind w:left="0" w:right="0"/>
              <w:jc w:val="both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</w:pPr>
            <w:r w:rsidRPr="33147B5C" w:rsidR="1B3CFE6E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Ellingsrudhjemmet</w:t>
            </w:r>
            <w:r w:rsidRPr="33147B5C" w:rsidR="4D223328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(I)</w:t>
            </w:r>
          </w:p>
        </w:tc>
      </w:tr>
      <w:tr w:rsidR="6690E098" w:rsidTr="33147B5C" w14:paraId="45F65A7E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0C54E2D5" w14:textId="3E9226D3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A43492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«Kravspesifikasjon for drift av langtidsplasser ved Ellingsrudhjemmet» og “Kravspesifikasjon for drift av dagsenter ved Ellingsrudhjemmet”, med 8 vedlegg  </w:t>
            </w:r>
          </w:p>
        </w:tc>
      </w:tr>
      <w:tr w:rsidR="6690E098" w:rsidTr="33147B5C" w14:paraId="09C4911C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0E751BF7" w14:textId="0720966D">
            <w:pPr>
              <w:pStyle w:val="ListParagraph"/>
              <w:numPr>
                <w:ilvl w:val="0"/>
                <w:numId w:val="61"/>
              </w:numPr>
              <w:suppressLineNumbers w:val="0"/>
              <w:bidi w:val="0"/>
              <w:spacing w:before="0" w:beforeAutospacing="off" w:after="280" w:afterAutospacing="off" w:line="240" w:lineRule="auto"/>
              <w:ind w:righ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Inntakskriterier og innhold i Oslo sykehjemmene, revidert 2015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  <w:r w:rsidRPr="33147B5C" w:rsidR="05DBB228">
              <w:rPr>
                <w:noProof w:val="0"/>
                <w:sz w:val="20"/>
                <w:szCs w:val="20"/>
                <w:lang w:val="nb-NO"/>
              </w:rPr>
              <w:t xml:space="preserve"> </w:t>
            </w:r>
          </w:p>
        </w:tc>
      </w:tr>
      <w:tr w:rsidR="6690E098" w:rsidTr="33147B5C" w14:paraId="73191CCE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6EBC9D96" w14:textId="28E756F1">
            <w:pPr>
              <w:pStyle w:val="ListParagraph"/>
              <w:numPr>
                <w:ilvl w:val="0"/>
                <w:numId w:val="61"/>
              </w:numPr>
              <w:spacing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Oslostandard for innhold og kvalitet i langtidshjem, oktober 2019</w:t>
            </w:r>
          </w:p>
        </w:tc>
      </w:tr>
      <w:tr w:rsidR="6690E098" w:rsidTr="33147B5C" w14:paraId="77516E5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15FEA8BA" w14:textId="6D20F68A">
            <w:pPr>
              <w:pStyle w:val="ListParagraph"/>
              <w:numPr>
                <w:ilvl w:val="0"/>
                <w:numId w:val="61"/>
              </w:numPr>
              <w:spacing w:line="240" w:lineRule="auto"/>
              <w:jc w:val="both"/>
              <w:rPr>
                <w:noProof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nb-NO"/>
              </w:rPr>
              <w:t>Sykehjemsetatens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nb-NO"/>
              </w:rPr>
              <w:t xml:space="preserve"> prosedyre for fallrisikovurdering, forebygging og fallregistering</w:t>
            </w:r>
          </w:p>
        </w:tc>
      </w:tr>
      <w:tr w:rsidR="6690E098" w:rsidTr="33147B5C" w14:paraId="63642FBA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6D2CB174" w14:textId="4ECF1364">
            <w:pPr>
              <w:pStyle w:val="ListParagraph"/>
              <w:numPr>
                <w:ilvl w:val="0"/>
                <w:numId w:val="61"/>
              </w:numPr>
              <w:spacing w:line="240" w:lineRule="auto"/>
              <w:jc w:val="both"/>
              <w:rPr>
                <w:noProof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Risikostyring og risiko – og sårbarhetsanalyse for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Sykehjemsetaten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(ID 1357)</w:t>
            </w:r>
          </w:p>
        </w:tc>
      </w:tr>
      <w:tr w:rsidR="6690E098" w:rsidTr="33147B5C" w14:paraId="3AAEB2FA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576AB6F2" w14:textId="3C62F93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Bedre Hverdagsliv (vedlegg)</w:t>
            </w:r>
          </w:p>
        </w:tc>
      </w:tr>
      <w:tr w:rsidR="6690E098" w:rsidTr="33147B5C" w14:paraId="3878B475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0AB8335B" w14:textId="7847A700">
            <w:pPr>
              <w:pStyle w:val="Normal"/>
              <w:spacing w:after="0" w:line="240" w:lineRule="auto"/>
              <w:ind w:left="708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56166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Fa</w:t>
            </w:r>
            <w:r w:rsidRPr="33147B5C" w:rsidR="44A92E1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</w:t>
            </w:r>
            <w:r w:rsidRPr="33147B5C" w:rsidR="01D5555F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Bemanningsskjema </w:t>
            </w:r>
            <w:r w:rsidRPr="33147B5C" w:rsidR="65F18B6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for langtidsplasser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til utfylling (vedlegg)</w:t>
            </w:r>
          </w:p>
        </w:tc>
      </w:tr>
      <w:tr w:rsidR="6CDF2A55" w:rsidTr="33147B5C" w14:paraId="0A9A7FE4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52BEC44C" w:rsidP="33147B5C" w:rsidRDefault="52BEC44C" w14:paraId="699CC09A" w14:textId="36CDF2F2">
            <w:pPr>
              <w:pStyle w:val="Normal"/>
              <w:spacing w:line="240" w:lineRule="auto"/>
              <w:ind w:left="708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52BEC44C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Fb</w:t>
            </w:r>
            <w:r w:rsidRPr="33147B5C" w:rsidR="6538A1A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</w:t>
            </w:r>
            <w:r w:rsidRPr="33147B5C" w:rsidR="14CD2DF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231F0B4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Bemanningsskjema for dagsenter til utfylling (vedlegg)</w:t>
            </w:r>
          </w:p>
        </w:tc>
      </w:tr>
      <w:tr w:rsidR="6690E098" w:rsidTr="33147B5C" w14:paraId="1FD6F3FA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9AA6277" w:rsidP="33147B5C" w:rsidRDefault="29AA6277" w14:paraId="634FC707" w14:textId="799BD063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9AA627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2.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Prisskjema</w:t>
            </w:r>
          </w:p>
        </w:tc>
      </w:tr>
      <w:tr w:rsidR="6690E098" w:rsidTr="33147B5C" w14:paraId="1D309E5C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9AA6277" w:rsidP="33147B5C" w:rsidRDefault="29AA6277" w14:paraId="08A5C04A" w14:textId="36C6A5FF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9AA627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3.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Stillingsoversikt </w:t>
            </w:r>
          </w:p>
        </w:tc>
      </w:tr>
      <w:tr w:rsidR="6690E098" w:rsidTr="33147B5C" w14:paraId="7E2E6EF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2EE82F6D" w14:textId="7CBE0EBC">
            <w:pPr>
              <w:pStyle w:val="Normal"/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4. Oversikt inventar og utstyr</w:t>
            </w:r>
          </w:p>
        </w:tc>
      </w:tr>
      <w:tr w:rsidR="6690E098" w:rsidTr="33147B5C" w14:paraId="4EABC97F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3D4ADEB1" w14:textId="141BF288">
            <w:pPr>
              <w:pStyle w:val="Normal"/>
              <w:spacing w:after="0"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3F0A86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5. </w:t>
            </w:r>
            <w:r w:rsidRPr="33147B5C" w:rsidR="430515B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Husleieavtale</w:t>
            </w:r>
          </w:p>
        </w:tc>
      </w:tr>
      <w:tr w:rsidR="2D3CB24D" w:rsidTr="33147B5C" w14:paraId="1DCA0A12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3F0A862D" w:rsidP="33147B5C" w:rsidRDefault="3F0A862D" w14:paraId="455ACE61" w14:textId="33DE6EE3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3F0A86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6. </w:t>
            </w:r>
            <w:r w:rsidRPr="33147B5C" w:rsidR="2DC0F050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FDVS-plan</w:t>
            </w:r>
          </w:p>
        </w:tc>
      </w:tr>
      <w:tr w:rsidR="6CDF2A55" w:rsidTr="33147B5C" w14:paraId="5D3015E9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36551E73" w:rsidP="33147B5C" w:rsidRDefault="36551E73" w14:paraId="41596915" w14:textId="02BF5E7F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36551E7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7. Plantegninger</w:t>
            </w:r>
          </w:p>
        </w:tc>
      </w:tr>
      <w:tr w:rsidR="2D3CB24D" w:rsidTr="33147B5C" w14:paraId="20C2C60E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3F0A862D" w:rsidP="33147B5C" w:rsidRDefault="3F0A862D" w14:paraId="23273AE8" w14:textId="675F2A94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36551E7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8</w:t>
            </w:r>
            <w:r w:rsidRPr="33147B5C" w:rsidR="3F0A86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 Skjema for offentlig innsyn</w:t>
            </w:r>
          </w:p>
        </w:tc>
      </w:tr>
      <w:tr w:rsidR="6690E098" w:rsidTr="33147B5C" w14:paraId="4B0521C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543DE9DB" w:rsidP="33147B5C" w:rsidRDefault="543DE9DB" w14:paraId="003F1E89" w14:textId="1384D331">
            <w:pPr>
              <w:pStyle w:val="Normal"/>
              <w:spacing w:line="240" w:lineRule="auto"/>
              <w:ind w:left="0"/>
              <w:jc w:val="left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</w:pPr>
            <w:r w:rsidRPr="33147B5C" w:rsidR="08676ECF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Langerudhjemmet</w:t>
            </w:r>
            <w:r w:rsidRPr="33147B5C" w:rsidR="543DE9DB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 xml:space="preserve"> (I</w:t>
            </w:r>
            <w:r w:rsidRPr="33147B5C" w:rsidR="07AFCD23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I</w:t>
            </w:r>
            <w:r w:rsidRPr="33147B5C" w:rsidR="543DE9DB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)</w:t>
            </w:r>
          </w:p>
        </w:tc>
      </w:tr>
      <w:tr w:rsidR="6690E098" w:rsidTr="33147B5C" w14:paraId="22A8F320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5BB8C009" w14:textId="22D0B3F1">
            <w:pPr>
              <w:pStyle w:val="Normal"/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025FFA6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1. «Kravspesifikasjon for drift av </w:t>
            </w:r>
            <w:r w:rsidRPr="33147B5C" w:rsidR="03C8A82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langtidsplasser</w:t>
            </w:r>
            <w:r w:rsidRPr="33147B5C" w:rsidR="69F3D7B2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03C8A82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ved </w:t>
            </w:r>
            <w:r w:rsidRPr="33147B5C" w:rsidR="11F32CCB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Langerud</w:t>
            </w:r>
            <w:r w:rsidRPr="33147B5C" w:rsidR="341EC67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hjemmet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»</w:t>
            </w:r>
            <w:r w:rsidRPr="33147B5C" w:rsidR="29F2A97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og “Kravspesifikasjon for drift av dagsenter ved </w:t>
            </w:r>
            <w:r w:rsidRPr="33147B5C" w:rsidR="29F2A97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Langerudhjemmet</w:t>
            </w:r>
            <w:r w:rsidRPr="33147B5C" w:rsidR="29F2A97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”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, med </w:t>
            </w:r>
            <w:r w:rsidRPr="33147B5C" w:rsidR="2B3290EC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8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vedlegg</w:t>
            </w:r>
          </w:p>
        </w:tc>
      </w:tr>
      <w:tr w:rsidR="6690E098" w:rsidTr="33147B5C" w14:paraId="6CD4A07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D3CB24D" w:rsidP="33147B5C" w:rsidRDefault="2D3CB24D" w14:paraId="26C263E9" w14:textId="0720966D">
            <w:pPr>
              <w:pStyle w:val="ListParagraph"/>
              <w:numPr>
                <w:ilvl w:val="0"/>
                <w:numId w:val="65"/>
              </w:numPr>
              <w:suppressLineNumbers w:val="0"/>
              <w:bidi w:val="0"/>
              <w:spacing w:before="0" w:beforeAutospacing="off" w:after="280" w:afterAutospacing="off" w:line="240" w:lineRule="auto"/>
              <w:ind w:righ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Inntakskriterier og innhold i Oslo sykehjemmene, revidert 2015</w:t>
            </w: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  <w:r w:rsidRPr="33147B5C" w:rsidR="2D3CB24D">
              <w:rPr>
                <w:noProof w:val="0"/>
                <w:sz w:val="20"/>
                <w:szCs w:val="20"/>
                <w:lang w:val="nb-NO"/>
              </w:rPr>
              <w:t xml:space="preserve"> </w:t>
            </w:r>
          </w:p>
        </w:tc>
      </w:tr>
      <w:tr w:rsidR="6690E098" w:rsidTr="33147B5C" w14:paraId="7D164471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D3CB24D" w:rsidP="33147B5C" w:rsidRDefault="2D3CB24D" w14:paraId="13EB4ED0" w14:textId="28E756F1">
            <w:pPr>
              <w:pStyle w:val="ListParagraph"/>
              <w:numPr>
                <w:ilvl w:val="0"/>
                <w:numId w:val="65"/>
              </w:numPr>
              <w:spacing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Oslostandard for innhold og kvalitet i langtidshjem, oktober 2019</w:t>
            </w:r>
          </w:p>
        </w:tc>
      </w:tr>
      <w:tr w:rsidR="6690E098" w:rsidTr="33147B5C" w14:paraId="2F6AE216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D3CB24D" w:rsidP="33147B5C" w:rsidRDefault="2D3CB24D" w14:paraId="4748D540" w14:textId="6D20F68A">
            <w:pPr>
              <w:pStyle w:val="ListParagraph"/>
              <w:numPr>
                <w:ilvl w:val="0"/>
                <w:numId w:val="65"/>
              </w:numPr>
              <w:spacing w:line="240" w:lineRule="auto"/>
              <w:jc w:val="both"/>
              <w:rPr>
                <w:noProof w:val="0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nb-NO"/>
              </w:rPr>
              <w:t>Sykehjemsetatens</w:t>
            </w: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nb-NO"/>
              </w:rPr>
              <w:t xml:space="preserve"> prosedyre for fallrisikovurdering, forebygging og fallregistering</w:t>
            </w:r>
          </w:p>
        </w:tc>
      </w:tr>
      <w:tr w:rsidR="6690E098" w:rsidTr="33147B5C" w14:paraId="6A907341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D3CB24D" w:rsidP="33147B5C" w:rsidRDefault="2D3CB24D" w14:paraId="03967785" w14:textId="4ECF1364">
            <w:pPr>
              <w:pStyle w:val="ListParagraph"/>
              <w:numPr>
                <w:ilvl w:val="0"/>
                <w:numId w:val="65"/>
              </w:numPr>
              <w:spacing w:line="240" w:lineRule="auto"/>
              <w:jc w:val="both"/>
              <w:rPr>
                <w:noProof w:val="0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Risikostyring og risiko – og sårbarhetsanalyse for </w:t>
            </w: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Sykehjemsetaten</w:t>
            </w: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(ID 1357)</w:t>
            </w:r>
          </w:p>
        </w:tc>
      </w:tr>
      <w:tr w:rsidR="6690E098" w:rsidTr="33147B5C" w14:paraId="4F2802A8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D3CB24D" w:rsidP="33147B5C" w:rsidRDefault="2D3CB24D" w14:paraId="7A0A4B85" w14:textId="3C62F93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Bedre Hverdagsliv (vedlegg)</w:t>
            </w:r>
          </w:p>
        </w:tc>
      </w:tr>
      <w:tr w:rsidR="6690E098" w:rsidTr="33147B5C" w14:paraId="055CD6D1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17463EF0" w14:textId="7847A700">
            <w:pPr>
              <w:pStyle w:val="Normal"/>
              <w:spacing w:after="0" w:line="240" w:lineRule="auto"/>
              <w:ind w:left="708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Fa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Bemanningsskjema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for langtidsplasser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til utfylling (vedlegg)</w:t>
            </w:r>
          </w:p>
        </w:tc>
      </w:tr>
      <w:tr w:rsidR="6CDF2A55" w:rsidTr="33147B5C" w14:paraId="0B31AE78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42148D72" w14:textId="36CDF2F2">
            <w:pPr>
              <w:pStyle w:val="Normal"/>
              <w:spacing w:line="240" w:lineRule="auto"/>
              <w:ind w:left="708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Fb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Bemanningsskjema for dagsenter til utfylling (vedlegg)</w:t>
            </w:r>
          </w:p>
        </w:tc>
      </w:tr>
      <w:tr w:rsidR="6690E098" w:rsidTr="33147B5C" w14:paraId="1E425F79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4D3ACE24" w14:textId="799BD063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2.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Prisskjema</w:t>
            </w:r>
          </w:p>
        </w:tc>
      </w:tr>
      <w:tr w:rsidR="6690E098" w:rsidTr="33147B5C" w14:paraId="73734FB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4C3960E1" w14:textId="36C6A5FF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3.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Stillingsoversikt </w:t>
            </w:r>
          </w:p>
        </w:tc>
      </w:tr>
      <w:tr w:rsidR="6690E098" w:rsidTr="33147B5C" w14:paraId="5160C495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5B5F86C9" w14:textId="7CBE0EBC">
            <w:pPr>
              <w:pStyle w:val="Normal"/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4. Oversikt inventar og utstyr</w:t>
            </w:r>
          </w:p>
        </w:tc>
      </w:tr>
      <w:tr w:rsidR="2D3CB24D" w:rsidTr="33147B5C" w14:paraId="7D3C8053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4D447241" w14:textId="20AFE297">
            <w:pPr>
              <w:pStyle w:val="Normal"/>
              <w:spacing w:after="0"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5. </w:t>
            </w:r>
            <w:r w:rsidRPr="33147B5C" w:rsidR="473AD03B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Husleieavtale</w:t>
            </w:r>
          </w:p>
        </w:tc>
      </w:tr>
      <w:tr w:rsidR="2D3CB24D" w:rsidTr="33147B5C" w14:paraId="774CD38E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716CCB55" w14:textId="1762EA0F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6. </w:t>
            </w:r>
            <w:r w:rsidRPr="33147B5C" w:rsidR="4B069D31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FDVS-plan</w:t>
            </w:r>
          </w:p>
        </w:tc>
      </w:tr>
      <w:tr w:rsidR="2D3CB24D" w:rsidTr="33147B5C" w14:paraId="69974EE1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7DC95784" w14:textId="02BF5E7F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7. Plantegninger</w:t>
            </w:r>
          </w:p>
        </w:tc>
      </w:tr>
      <w:tr w:rsidR="6CDF2A55" w:rsidTr="33147B5C" w14:paraId="2F234F2E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158FB4CC" w:rsidP="33147B5C" w:rsidRDefault="158FB4CC" w14:paraId="5A732E5C" w14:textId="002E1237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158FB4CC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8. Skjema for offentlig innsyn</w:t>
            </w:r>
          </w:p>
        </w:tc>
      </w:tr>
      <w:tr w:rsidR="73E947F4" w:rsidTr="33147B5C" w14:paraId="6733AE73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3E201D9D" w:rsidP="33147B5C" w:rsidRDefault="3E201D9D" w14:paraId="3E9700AE" w14:textId="1936EAD2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3E201D9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9. </w:t>
            </w:r>
            <w:r w:rsidRPr="33147B5C" w:rsidR="3E201D9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Facility</w:t>
            </w:r>
            <w:r w:rsidRPr="33147B5C" w:rsidR="3E201D9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- og utviklingsarbeid</w:t>
            </w:r>
          </w:p>
        </w:tc>
      </w:tr>
      <w:tr w:rsidR="6690E098" w:rsidTr="33147B5C" w14:paraId="06051D52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2AAC5E72" w14:textId="6A05453C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sz w:val="20"/>
                <w:szCs w:val="20"/>
                <w:lang w:val="nb-NO"/>
              </w:rPr>
              <w:t>Avtaledokumenter:</w:t>
            </w:r>
          </w:p>
        </w:tc>
      </w:tr>
      <w:tr w:rsidR="6690E098" w:rsidTr="33147B5C" w14:paraId="51AA115C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6422A825" w14:textId="6B7B3F7A">
            <w:pPr>
              <w:spacing w:after="280" w:line="264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Tjenesteytingsavtale med 1</w:t>
            </w:r>
            <w:r w:rsidRPr="33147B5C" w:rsidR="5CA3B8D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4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vedlegg</w:t>
            </w:r>
          </w:p>
        </w:tc>
      </w:tr>
      <w:tr w:rsidR="2D3CB24D" w:rsidTr="33147B5C" w14:paraId="0A519676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302CD645" w:rsidP="33147B5C" w:rsidRDefault="302CD645" w14:paraId="5059F8B2" w14:textId="6B24EAE3">
            <w:pPr>
              <w:pStyle w:val="ListParagraph"/>
              <w:numPr>
                <w:ilvl w:val="0"/>
                <w:numId w:val="66"/>
              </w:numPr>
              <w:spacing w:line="264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302CD64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Leverandørens besvarelse av «Kravspesifikasjon for drift av </w:t>
            </w:r>
            <w:r w:rsidRPr="33147B5C" w:rsidR="1B008776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langtidsplasser ved </w:t>
            </w:r>
            <w:r w:rsidRPr="33147B5C" w:rsidR="302CD64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[...]»</w:t>
            </w:r>
            <w:r w:rsidRPr="33147B5C" w:rsidR="078765C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og «Kravspesifikasjon for drift av dagsenter ved </w:t>
            </w:r>
            <w:r w:rsidRPr="33147B5C" w:rsidR="078765C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[...]»   </w:t>
            </w:r>
            <w:r w:rsidRPr="33147B5C" w:rsidR="302CD64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, med </w:t>
            </w:r>
            <w:r w:rsidRPr="33147B5C" w:rsidR="31B514BF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8</w:t>
            </w:r>
            <w:r w:rsidRPr="33147B5C" w:rsidR="3CBA648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/9 </w:t>
            </w:r>
            <w:r w:rsidRPr="33147B5C" w:rsidR="302CD64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vedlegg: </w:t>
            </w:r>
            <w:r w:rsidRPr="33147B5C" w:rsidR="302CD645">
              <w:rPr>
                <w:noProof w:val="0"/>
                <w:sz w:val="20"/>
                <w:szCs w:val="20"/>
                <w:lang w:val="nb-NO"/>
              </w:rPr>
              <w:t xml:space="preserve"> </w:t>
            </w:r>
          </w:p>
        </w:tc>
      </w:tr>
      <w:tr w:rsidR="6690E098" w:rsidTr="33147B5C" w14:paraId="35280DC5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7CC8F157" w14:textId="0720966D">
            <w:pPr>
              <w:pStyle w:val="ListParagraph"/>
              <w:numPr>
                <w:ilvl w:val="0"/>
                <w:numId w:val="64"/>
              </w:numPr>
              <w:suppressLineNumbers w:val="0"/>
              <w:bidi w:val="0"/>
              <w:spacing w:before="0" w:beforeAutospacing="off" w:after="280" w:afterAutospacing="off" w:line="240" w:lineRule="auto"/>
              <w:ind w:righ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Inntakskriterier og innhold i Oslo sykehjemmene, revidert 2015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  <w:r w:rsidRPr="33147B5C" w:rsidR="05DBB228">
              <w:rPr>
                <w:noProof w:val="0"/>
                <w:sz w:val="20"/>
                <w:szCs w:val="20"/>
                <w:lang w:val="nb-NO"/>
              </w:rPr>
              <w:t xml:space="preserve"> </w:t>
            </w:r>
          </w:p>
        </w:tc>
      </w:tr>
      <w:tr w:rsidR="6690E098" w:rsidTr="33147B5C" w14:paraId="5D1E0873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6F11896F" w14:textId="4D28E9D4">
            <w:pPr>
              <w:pStyle w:val="ListParagraph"/>
              <w:numPr>
                <w:ilvl w:val="0"/>
                <w:numId w:val="64"/>
              </w:numPr>
              <w:spacing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Oslostandard for innhold og kvalitet i langtidshjem, oktober 2019</w:t>
            </w:r>
          </w:p>
        </w:tc>
      </w:tr>
      <w:tr w:rsidR="6690E098" w:rsidTr="33147B5C" w14:paraId="29B3B283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364BA420" w14:textId="1DA2EF0E">
            <w:pPr>
              <w:pStyle w:val="ListParagraph"/>
              <w:numPr>
                <w:ilvl w:val="0"/>
                <w:numId w:val="64"/>
              </w:numPr>
              <w:spacing w:line="240" w:lineRule="auto"/>
              <w:jc w:val="both"/>
              <w:rPr>
                <w:noProof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nb-NO"/>
              </w:rPr>
              <w:t>Sykehjemsetatens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nb-NO"/>
              </w:rPr>
              <w:t xml:space="preserve"> prosedyre for fallrisikovurdering, forebygging og fallregistering</w:t>
            </w:r>
          </w:p>
        </w:tc>
      </w:tr>
      <w:tr w:rsidR="6690E098" w:rsidTr="33147B5C" w14:paraId="555B5844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3A2EFBEA" w14:textId="087D82D6">
            <w:pPr>
              <w:pStyle w:val="ListParagraph"/>
              <w:numPr>
                <w:ilvl w:val="0"/>
                <w:numId w:val="64"/>
              </w:numPr>
              <w:spacing w:line="240" w:lineRule="auto"/>
              <w:jc w:val="both"/>
              <w:rPr>
                <w:noProof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Risikostyring og risiko – og sårbarhetsanalyse for 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Sykehjemsetaten</w:t>
            </w: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(ID 1357)</w:t>
            </w:r>
          </w:p>
        </w:tc>
      </w:tr>
      <w:tr w:rsidR="6690E098" w:rsidTr="33147B5C" w14:paraId="78752C09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05DBB228" w:rsidP="33147B5C" w:rsidRDefault="05DBB228" w14:paraId="7C9785A1" w14:textId="16EFCE6F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05DBB22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Bedre Hverdagsliv (vedlegg)</w:t>
            </w:r>
          </w:p>
        </w:tc>
      </w:tr>
      <w:tr w:rsidR="2D3CB24D" w:rsidTr="33147B5C" w14:paraId="45F533D0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11B7393E" w14:textId="7847A700">
            <w:pPr>
              <w:pStyle w:val="Normal"/>
              <w:spacing w:after="0" w:line="240" w:lineRule="auto"/>
              <w:ind w:left="708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Fa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Bemanningsskjema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for langtidsplasser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til utfylling (vedlegg)</w:t>
            </w:r>
          </w:p>
        </w:tc>
      </w:tr>
      <w:tr w:rsidR="6CDF2A55" w:rsidTr="33147B5C" w14:paraId="6EDA20B2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CDF2A55" w:rsidP="33147B5C" w:rsidRDefault="6CDF2A55" w14:paraId="3685CAC2" w14:textId="36CDF2F2">
            <w:pPr>
              <w:pStyle w:val="Normal"/>
              <w:spacing w:line="240" w:lineRule="auto"/>
              <w:ind w:left="708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Fb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.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 </w:t>
            </w:r>
            <w:r w:rsidRPr="33147B5C" w:rsidR="6CDF2A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Bemanningsskjema for dagsenter til utfylling (vedlegg)</w:t>
            </w:r>
          </w:p>
        </w:tc>
      </w:tr>
      <w:tr w:rsidR="6690E098" w:rsidTr="33147B5C" w14:paraId="01402D8C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372E8660" w14:textId="5DCF3D31">
            <w:pPr>
              <w:pStyle w:val="Normal"/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2.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Databehandleravtale</w:t>
            </w:r>
          </w:p>
        </w:tc>
      </w:tr>
      <w:tr w:rsidR="6690E098" w:rsidTr="33147B5C" w14:paraId="56CFB938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198C23EB" w14:textId="75D50A9C">
            <w:pPr>
              <w:pStyle w:val="ListParagraph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Databehandleravtale</w:t>
            </w:r>
          </w:p>
        </w:tc>
      </w:tr>
      <w:tr w:rsidR="6690E098" w:rsidTr="33147B5C" w14:paraId="684D2D7F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098C8519" w14:textId="4255B9D7">
            <w:pPr>
              <w:pStyle w:val="ListParagraph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Bilag til Databehandleravtale</w:t>
            </w:r>
          </w:p>
        </w:tc>
      </w:tr>
      <w:tr w:rsidR="6690E098" w:rsidTr="33147B5C" w14:paraId="0C627F66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27FEEA1B" w14:textId="45CE19AA">
            <w:pPr>
              <w:pStyle w:val="Normal"/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D3CB24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3.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Instruks for disponering av økonomiske midler tilhørende tjenestemottaker i institusjon og utenfor institusjon samt håndtering av tjenestemottakers egne midler</w:t>
            </w:r>
          </w:p>
        </w:tc>
      </w:tr>
      <w:tr w:rsidR="6690E098" w:rsidTr="33147B5C" w14:paraId="1DCDD75D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2E31B430" w14:textId="18E26421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33147B5C" w:rsidR="000AEBE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4</w:t>
            </w:r>
            <w:r w:rsidRPr="33147B5C" w:rsidR="19D6990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Overordnet beredskapsplan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Sykehjemsetaten</w:t>
            </w:r>
          </w:p>
        </w:tc>
      </w:tr>
      <w:tr w:rsidR="6690E098" w:rsidTr="33147B5C" w14:paraId="7C67F252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1A26F70E" w14:textId="522FA379">
            <w:pPr>
              <w:pStyle w:val="Normal"/>
              <w:spacing w:after="0" w:line="240" w:lineRule="auto"/>
              <w:ind w:left="0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1BF0156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5</w:t>
            </w:r>
            <w:r w:rsidRPr="33147B5C" w:rsidR="5A988F0F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Husleieavtale gjeldende for bygget </w:t>
            </w:r>
          </w:p>
        </w:tc>
      </w:tr>
      <w:tr w:rsidR="6690E098" w:rsidTr="33147B5C" w14:paraId="32A911A6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3487A01E" w14:textId="495242F6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1DD1785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6</w:t>
            </w:r>
            <w:r w:rsidRPr="33147B5C" w:rsidR="041DD21B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Ansvarsfordeling FDVS</w:t>
            </w:r>
          </w:p>
        </w:tc>
      </w:tr>
      <w:tr w:rsidR="6690E098" w:rsidTr="33147B5C" w14:paraId="317AD500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7E5F0F4C" w14:textId="02A256B3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0AFBFDFB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7</w:t>
            </w:r>
            <w:r w:rsidRPr="33147B5C" w:rsidR="01115F7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Tegninger gjeldende for bygget</w:t>
            </w:r>
          </w:p>
        </w:tc>
      </w:tr>
      <w:tr w:rsidR="6690E098" w:rsidTr="33147B5C" w14:paraId="097AA516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71C48C58" w14:textId="7DF30E2C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4F12DF26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8</w:t>
            </w:r>
            <w:r w:rsidRPr="33147B5C" w:rsidR="4E6EE81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IK-mat </w:t>
            </w:r>
          </w:p>
        </w:tc>
      </w:tr>
      <w:tr w:rsidR="6690E098" w:rsidTr="33147B5C" w14:paraId="7F097D0B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23F45A3A" w14:textId="0A975B61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713A3591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9</w:t>
            </w:r>
            <w:r w:rsidRPr="33147B5C" w:rsidR="68F47E70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Forskrift om håndtering av medisinsk utstyr</w:t>
            </w:r>
          </w:p>
        </w:tc>
      </w:tr>
      <w:tr w:rsidR="6690E098" w:rsidTr="33147B5C" w14:paraId="4E6BFC86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3D591E28" w14:textId="606CC54F">
            <w:pPr>
              <w:pStyle w:val="Normal"/>
              <w:spacing w:after="0" w:line="240" w:lineRule="auto"/>
              <w:ind w:left="0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6E55853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1</w:t>
            </w:r>
            <w:r w:rsidRPr="33147B5C" w:rsidR="4297D5A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0</w:t>
            </w:r>
            <w:r w:rsidRPr="33147B5C" w:rsidR="6E55853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Fullmakt til innhenting av opplysninger </w:t>
            </w:r>
          </w:p>
        </w:tc>
      </w:tr>
      <w:tr w:rsidR="6CDF2A55" w:rsidTr="33147B5C" w14:paraId="3E0003C8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2243B773" w:rsidP="33147B5C" w:rsidRDefault="2243B773" w14:paraId="32733BE4" w14:textId="29A288B9">
            <w:pPr>
              <w:pStyle w:val="Normal"/>
              <w:spacing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2243B773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11. </w:t>
            </w:r>
            <w:r w:rsidRPr="33147B5C" w:rsidR="132CA966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Plassadministrasjon</w:t>
            </w:r>
          </w:p>
        </w:tc>
      </w:tr>
      <w:tr w:rsidR="65976BF2" w:rsidTr="33147B5C" w14:paraId="1765B923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7436928A" w:rsidP="33147B5C" w:rsidRDefault="7436928A" w14:paraId="1DA8D9E7" w14:textId="7D16BEDC">
            <w:pPr>
              <w:pStyle w:val="Normal"/>
              <w:spacing w:line="240" w:lineRule="auto"/>
              <w:jc w:val="both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7436928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12. </w:t>
            </w:r>
            <w:r w:rsidRPr="33147B5C" w:rsidR="7D90F6BF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Veiledning til kontraktsvilkår om lønn for arbeidstakere som omfattes av virksomhetsoverdragelse i forbindelse med offentlig anskaffelse av sykehjemsdrift</w:t>
            </w:r>
          </w:p>
        </w:tc>
      </w:tr>
      <w:tr w:rsidR="6690E098" w:rsidTr="33147B5C" w14:paraId="24EF8F2B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6C404C55" w14:textId="2A25B5AA">
            <w:pPr>
              <w:pStyle w:val="Ingenmellomrom"/>
              <w:spacing w:after="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1B968790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1</w:t>
            </w:r>
            <w:r w:rsidRPr="33147B5C" w:rsidR="358C896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3</w:t>
            </w:r>
            <w:r w:rsidRPr="33147B5C" w:rsidR="1B968790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Påkravsgaranti (kommer til senere)</w:t>
            </w:r>
          </w:p>
        </w:tc>
      </w:tr>
      <w:tr w:rsidR="6690E098" w:rsidTr="33147B5C" w14:paraId="70F9CD35">
        <w:trPr>
          <w:trHeight w:val="300"/>
        </w:trPr>
        <w:tc>
          <w:tcPr>
            <w:tcW w:w="8835" w:type="dxa"/>
            <w:tcMar>
              <w:left w:w="105" w:type="dxa"/>
              <w:right w:w="105" w:type="dxa"/>
            </w:tcMar>
            <w:vAlign w:val="top"/>
          </w:tcPr>
          <w:p w:rsidR="6690E098" w:rsidP="33147B5C" w:rsidRDefault="6690E098" w14:paraId="049D2023" w14:textId="0D6A54D9">
            <w:pPr>
              <w:pStyle w:val="Ingenmellomrom"/>
              <w:spacing w:after="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33147B5C" w:rsidR="4AAD043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1</w:t>
            </w:r>
            <w:r w:rsidRPr="33147B5C" w:rsidR="4CDD1E7F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4</w:t>
            </w:r>
            <w:r w:rsidRPr="33147B5C" w:rsidR="4AAD043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 xml:space="preserve">. </w:t>
            </w:r>
            <w:r w:rsidRPr="33147B5C" w:rsidR="6690E09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  <w:t>Forsikringsbevis (kommer til senere)</w:t>
            </w:r>
          </w:p>
        </w:tc>
      </w:tr>
    </w:tbl>
    <w:p w:rsidRPr="00FB5530" w:rsidR="00FB5530" w:rsidP="33147B5C" w:rsidRDefault="00FB5530" w14:paraId="19C6050B" w14:textId="396A35B6">
      <w:pPr>
        <w:spacing w:after="280" w:line="264" w:lineRule="auto"/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Pr="00FB5530" w:rsidR="00FB5530" w:rsidP="6690E098" w:rsidRDefault="00FB5530" w14:paraId="4FEC4D41" w14:textId="235EB2C7">
      <w:pPr>
        <w:spacing w:after="280" w:line="264" w:lineRule="auto"/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Pr="00FB5530" w:rsidR="00FB5530" w:rsidP="6690E098" w:rsidRDefault="00FB5530" w14:paraId="672A6659" w14:textId="2956B12F">
      <w:pPr>
        <w:pStyle w:val="Normal"/>
        <w:tabs>
          <w:tab w:val="left" w:pos="2520"/>
        </w:tabs>
      </w:pPr>
    </w:p>
    <w:sectPr w:rsidRPr="00FB5530" w:rsidR="00FB5530" w:rsidSect="00466574">
      <w:headerReference w:type="first" r:id="rId13"/>
      <w:footerReference w:type="first" r:id="rId14"/>
      <w:pgSz w:w="11906" w:h="16838" w:orient="portrait"/>
      <w:pgMar w:top="1219" w:right="1338" w:bottom="2245" w:left="1298" w:header="709" w:footer="442" w:gutter="0"/>
      <w:cols w:space="708"/>
      <w:titlePg/>
      <w:docGrid w:linePitch="360"/>
      <w:headerReference w:type="default" r:id="R570f473d3a504303"/>
      <w:footerReference w:type="default" r:id="Rcf9832c3166a4608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5B5F" w:rsidP="005D093C" w:rsidRDefault="00C35B5F" w14:paraId="0A37501D" w14:textId="77777777">
      <w:pPr>
        <w:spacing w:after="0" w:line="240" w:lineRule="auto"/>
      </w:pPr>
      <w:r>
        <w:separator/>
      </w:r>
    </w:p>
  </w:endnote>
  <w:endnote w:type="continuationSeparator" w:id="0">
    <w:p w:rsidR="00C35B5F" w:rsidP="005D093C" w:rsidRDefault="00C35B5F" w14:paraId="5DAB6C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charset w:val="00"/>
    <w:family w:val="auto"/>
    <w:pitch w:val="variable"/>
    <w:sig w:usb0="00000007" w:usb1="00000001" w:usb2="00000000" w:usb3="00000000" w:csb0="00000093" w:csb1="00000000"/>
    <w:embedRegular w:fontKey="{0F01F3D1-C446-4520-80D3-A06417B78C54}" r:id="rId1"/>
    <w:embedBold w:fontKey="{2C6FEC48-87D6-4FB8-8586-ECF4D245485C}" r:id="rId2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w:fontKey="{5DFC5789-3FD3-4BDA-A0BF-6337A60EA9C4}" r:id="rId3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4A50" w:rsidP="00C3116A" w:rsidRDefault="00D44A50" w14:paraId="5A39BBE3" w14:textId="77777777">
    <w:pPr>
      <w:pStyle w:val="Bunntekst"/>
    </w:pPr>
  </w:p>
  <w:p w:rsidRPr="00C3116A" w:rsidR="002E3185" w:rsidP="00C3116A" w:rsidRDefault="002E3185" w14:paraId="41C8F396" w14:textId="77777777">
    <w:pPr>
      <w:pStyle w:val="Bunntekst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90"/>
      <w:gridCol w:w="3090"/>
      <w:gridCol w:w="3090"/>
    </w:tblGrid>
    <w:tr w:rsidR="2D3CB24D" w:rsidTr="2D3CB24D" w14:paraId="091B0FF9">
      <w:trPr>
        <w:trHeight w:val="300"/>
      </w:trPr>
      <w:tc>
        <w:tcPr>
          <w:tcW w:w="3090" w:type="dxa"/>
          <w:tcMar/>
        </w:tcPr>
        <w:p w:rsidR="2D3CB24D" w:rsidP="2D3CB24D" w:rsidRDefault="2D3CB24D" w14:paraId="2F4A331E" w14:textId="2F711912">
          <w:pPr>
            <w:pStyle w:val="Topptekst"/>
            <w:bidi w:val="0"/>
            <w:ind w:left="-115"/>
            <w:jc w:val="left"/>
          </w:pPr>
        </w:p>
      </w:tc>
      <w:tc>
        <w:tcPr>
          <w:tcW w:w="3090" w:type="dxa"/>
          <w:tcMar/>
        </w:tcPr>
        <w:p w:rsidR="2D3CB24D" w:rsidP="2D3CB24D" w:rsidRDefault="2D3CB24D" w14:paraId="7FFC4FB9" w14:textId="1098CBC7">
          <w:pPr>
            <w:pStyle w:val="Topptekst"/>
            <w:bidi w:val="0"/>
            <w:jc w:val="center"/>
          </w:pPr>
        </w:p>
      </w:tc>
      <w:tc>
        <w:tcPr>
          <w:tcW w:w="3090" w:type="dxa"/>
          <w:tcMar/>
        </w:tcPr>
        <w:p w:rsidR="2D3CB24D" w:rsidP="2D3CB24D" w:rsidRDefault="2D3CB24D" w14:paraId="7A963E5E" w14:textId="59C6DECD">
          <w:pPr>
            <w:pStyle w:val="Topptekst"/>
            <w:bidi w:val="0"/>
            <w:ind w:right="-115"/>
            <w:jc w:val="right"/>
          </w:pPr>
        </w:p>
      </w:tc>
    </w:tr>
  </w:tbl>
  <w:p w:rsidR="2D3CB24D" w:rsidP="2D3CB24D" w:rsidRDefault="2D3CB24D" w14:paraId="15BA0005" w14:textId="54F24D1F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5B5F" w:rsidP="005D093C" w:rsidRDefault="00C35B5F" w14:paraId="02EB378F" w14:textId="77777777">
      <w:pPr>
        <w:spacing w:after="0" w:line="240" w:lineRule="auto"/>
      </w:pPr>
      <w:r>
        <w:separator/>
      </w:r>
    </w:p>
  </w:footnote>
  <w:footnote w:type="continuationSeparator" w:id="0">
    <w:p w:rsidR="00C35B5F" w:rsidP="005D093C" w:rsidRDefault="00C35B5F" w14:paraId="6A05A80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44A50" w:rsidRDefault="00A67238" w14:paraId="3387D78B" w14:textId="77777777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0CE5AE44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90"/>
      <w:gridCol w:w="3090"/>
      <w:gridCol w:w="3090"/>
    </w:tblGrid>
    <w:tr w:rsidR="2D3CB24D" w:rsidTr="2D3CB24D" w14:paraId="6E2F5010">
      <w:trPr>
        <w:trHeight w:val="300"/>
      </w:trPr>
      <w:tc>
        <w:tcPr>
          <w:tcW w:w="3090" w:type="dxa"/>
          <w:tcMar/>
        </w:tcPr>
        <w:p w:rsidR="2D3CB24D" w:rsidP="2D3CB24D" w:rsidRDefault="2D3CB24D" w14:paraId="0B148DEF" w14:textId="42A01A4F">
          <w:pPr>
            <w:pStyle w:val="Topptekst"/>
            <w:bidi w:val="0"/>
            <w:ind w:left="-115"/>
            <w:jc w:val="left"/>
          </w:pPr>
        </w:p>
      </w:tc>
      <w:tc>
        <w:tcPr>
          <w:tcW w:w="3090" w:type="dxa"/>
          <w:tcMar/>
        </w:tcPr>
        <w:p w:rsidR="2D3CB24D" w:rsidP="2D3CB24D" w:rsidRDefault="2D3CB24D" w14:paraId="4CFCBACB" w14:textId="5C4136F7">
          <w:pPr>
            <w:pStyle w:val="Topptekst"/>
            <w:bidi w:val="0"/>
            <w:jc w:val="center"/>
          </w:pPr>
        </w:p>
      </w:tc>
      <w:tc>
        <w:tcPr>
          <w:tcW w:w="3090" w:type="dxa"/>
          <w:tcMar/>
        </w:tcPr>
        <w:p w:rsidR="2D3CB24D" w:rsidP="2D3CB24D" w:rsidRDefault="2D3CB24D" w14:paraId="5D78ED12" w14:textId="5E4E3B16">
          <w:pPr>
            <w:pStyle w:val="Topptekst"/>
            <w:bidi w:val="0"/>
            <w:ind w:right="-115"/>
            <w:jc w:val="right"/>
          </w:pPr>
        </w:p>
      </w:tc>
    </w:tr>
  </w:tbl>
  <w:p w:rsidR="2D3CB24D" w:rsidP="2D3CB24D" w:rsidRDefault="2D3CB24D" w14:paraId="2F68A55F" w14:textId="5C19785C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6">
    <w:nsid w:val="75a8c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5">
    <w:nsid w:val="3037f5d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4">
    <w:nsid w:val="7dec9fe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63">
    <w:nsid w:val="6da6d120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62">
    <w:nsid w:val="17514fda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61">
    <w:nsid w:val="560023d9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60">
    <w:nsid w:val="6dbc27c4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59">
    <w:nsid w:val="43b8cde3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58">
    <w:nsid w:val="398171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7">
    <w:nsid w:val="21f6b461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6">
    <w:nsid w:val="7c445294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68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788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08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28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4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68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388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08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28" w:hanging="180"/>
      </w:pPr>
    </w:lvl>
  </w:abstractNum>
  <w:abstractNum xmlns:w="http://schemas.openxmlformats.org/wordprocessingml/2006/main" w:abstractNumId="55">
    <w:nsid w:val="354c894b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68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788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08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28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4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68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388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08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28" w:hanging="180"/>
      </w:pPr>
    </w:lvl>
  </w:abstractNum>
  <w:abstractNum xmlns:w="http://schemas.openxmlformats.org/wordprocessingml/2006/main" w:abstractNumId="54">
    <w:nsid w:val="14ebdb59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68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788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08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28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4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68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388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08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28" w:hanging="180"/>
      </w:pPr>
    </w:lvl>
  </w:abstractNum>
  <w:abstractNum xmlns:w="http://schemas.openxmlformats.org/wordprocessingml/2006/main" w:abstractNumId="53">
    <w:nsid w:val="1446c5d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4"/>
      <w:numFmt w:val="upperLetter"/>
      <w:lvlText w:val="%2."/>
      <w:lvlJc w:val="left"/>
      <w:pPr>
        <w:ind w:left="144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2">
    <w:nsid w:val="2cc4d88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3"/>
      <w:numFmt w:val="upperLetter"/>
      <w:lvlText w:val="%2."/>
      <w:lvlJc w:val="left"/>
      <w:pPr>
        <w:ind w:left="144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1">
    <w:nsid w:val="133ab9d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upperLetter"/>
      <w:lvlText w:val="%2."/>
      <w:lvlJc w:val="left"/>
      <w:pPr>
        <w:ind w:left="144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0">
    <w:nsid w:val="714354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upperLetter"/>
      <w:lvlText w:val="%2."/>
      <w:lvlJc w:val="left"/>
      <w:pPr>
        <w:ind w:left="144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9">
    <w:nsid w:val="56191cc0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8">
    <w:nsid w:val="5bf574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47">
    <w:nsid w:val="1703943d"/>
    <w:multiLevelType xmlns:w="http://schemas.openxmlformats.org/wordprocessingml/2006/main" w:val="multilevel"/>
    <w:lvl xmlns:w="http://schemas.openxmlformats.org/wordprocessingml/2006/main" w:ilvl="0">
      <w:start w:val="18"/>
      <w:numFmt w:val="decimal"/>
      <w:lvlText w:val="%1."/>
      <w:lvlJc w:val="left"/>
      <w:pPr>
        <w:ind w:left="360" w:hanging="360"/>
      </w:pPr>
      <w:rPr>
        <w:rFonts w:hint="default" w:ascii="Oslo Sans Office,Garamond,Times New Roman" w:hAnsi="Oslo Sans Office,Garamond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6">
    <w:nsid w:val="69e1017b"/>
    <w:multiLevelType xmlns:w="http://schemas.openxmlformats.org/wordprocessingml/2006/main" w:val="multilevel"/>
    <w:lvl xmlns:w="http://schemas.openxmlformats.org/wordprocessingml/2006/main" w:ilvl="0">
      <w:start w:val="17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65e174fd"/>
    <w:multiLevelType xmlns:w="http://schemas.openxmlformats.org/wordprocessingml/2006/main" w:val="multilevel"/>
    <w:lvl xmlns:w="http://schemas.openxmlformats.org/wordprocessingml/2006/main" w:ilvl="0">
      <w:start w:val="16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4">
    <w:nsid w:val="1b808eba"/>
    <w:multiLevelType xmlns:w="http://schemas.openxmlformats.org/wordprocessingml/2006/main" w:val="multilevel"/>
    <w:lvl xmlns:w="http://schemas.openxmlformats.org/wordprocessingml/2006/main" w:ilvl="0">
      <w:start w:val="15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3">
    <w:nsid w:val="678b8171"/>
    <w:multiLevelType xmlns:w="http://schemas.openxmlformats.org/wordprocessingml/2006/main" w:val="multilevel"/>
    <w:lvl xmlns:w="http://schemas.openxmlformats.org/wordprocessingml/2006/main" w:ilvl="0">
      <w:start w:val="14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2">
    <w:nsid w:val="46794c60"/>
    <w:multiLevelType xmlns:w="http://schemas.openxmlformats.org/wordprocessingml/2006/main" w:val="multilevel"/>
    <w:lvl xmlns:w="http://schemas.openxmlformats.org/wordprocessingml/2006/main" w:ilvl="0">
      <w:start w:val="13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1">
    <w:nsid w:val="7555b212"/>
    <w:multiLevelType xmlns:w="http://schemas.openxmlformats.org/wordprocessingml/2006/main" w:val="multilevel"/>
    <w:lvl xmlns:w="http://schemas.openxmlformats.org/wordprocessingml/2006/main" w:ilvl="0">
      <w:start w:val="12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6be229bf"/>
    <w:multiLevelType xmlns:w="http://schemas.openxmlformats.org/wordprocessingml/2006/main" w:val="multilevel"/>
    <w:lvl xmlns:w="http://schemas.openxmlformats.org/wordprocessingml/2006/main" w:ilvl="0">
      <w:start w:val="11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6b43dfe3"/>
    <w:multiLevelType xmlns:w="http://schemas.openxmlformats.org/wordprocessingml/2006/main" w:val="multilevel"/>
    <w:lvl xmlns:w="http://schemas.openxmlformats.org/wordprocessingml/2006/main" w:ilvl="0">
      <w:start w:val="10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1d4c7b76"/>
    <w:multiLevelType xmlns:w="http://schemas.openxmlformats.org/wordprocessingml/2006/main" w:val="multilevel"/>
    <w:lvl xmlns:w="http://schemas.openxmlformats.org/wordprocessingml/2006/main" w:ilvl="0">
      <w:start w:val="9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7">
    <w:nsid w:val="265336b5"/>
    <w:multiLevelType xmlns:w="http://schemas.openxmlformats.org/wordprocessingml/2006/main" w:val="multilevel"/>
    <w:lvl xmlns:w="http://schemas.openxmlformats.org/wordprocessingml/2006/main" w:ilvl="0">
      <w:start w:val="8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40de3eae"/>
    <w:multiLevelType xmlns:w="http://schemas.openxmlformats.org/wordprocessingml/2006/main" w:val="multilevel"/>
    <w:lvl xmlns:w="http://schemas.openxmlformats.org/wordprocessingml/2006/main" w:ilvl="0">
      <w:start w:val="7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253059e0"/>
    <w:multiLevelType xmlns:w="http://schemas.openxmlformats.org/wordprocessingml/2006/main" w:val="multilevel"/>
    <w:lvl xmlns:w="http://schemas.openxmlformats.org/wordprocessingml/2006/main" w:ilvl="0">
      <w:start w:val="6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1e75734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upperLetter"/>
      <w:lvlText w:val="%2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4ba0e5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upperLetter"/>
      <w:lvlText w:val="%2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ec96a7f"/>
    <w:multiLevelType xmlns:w="http://schemas.openxmlformats.org/wordprocessingml/2006/main" w:val="multilevel"/>
    <w:lvl xmlns:w="http://schemas.openxmlformats.org/wordprocessingml/2006/main" w:ilvl="0">
      <w:start w:val="5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357445e"/>
    <w:multiLevelType xmlns:w="http://schemas.openxmlformats.org/wordprocessingml/2006/main" w:val="multilevel"/>
    <w:lvl xmlns:w="http://schemas.openxmlformats.org/wordprocessingml/2006/main" w:ilvl="0">
      <w:start w:val="4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7fc7641d"/>
    <w:multiLevelType xmlns:w="http://schemas.openxmlformats.org/wordprocessingml/2006/main" w:val="multilevel"/>
    <w:lvl xmlns:w="http://schemas.openxmlformats.org/wordprocessingml/2006/main" w:ilvl="0">
      <w:start w:val="3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7c0239f6"/>
    <w:multiLevelType xmlns:w="http://schemas.openxmlformats.org/wordprocessingml/2006/main" w:val="multilevel"/>
    <w:lvl xmlns:w="http://schemas.openxmlformats.org/wordprocessingml/2006/main" w:ilvl="0">
      <w:start w:val="2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03c2f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4"/>
      <w:numFmt w:val="upperLetter"/>
      <w:lvlText w:val="%2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2490e1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3"/>
      <w:numFmt w:val="upperLetter"/>
      <w:lvlText w:val="%2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f4a40a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upperLetter"/>
      <w:lvlText w:val="%2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c39460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upp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3b4f27a5"/>
    <w:multiLevelType xmlns:w="http://schemas.openxmlformats.org/wordprocessingml/2006/main" w:val="multilevel"/>
    <w:lvl xmlns:w="http://schemas.openxmlformats.org/wordprocessingml/2006/main" w:ilvl="0">
      <w:start w:val="8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8bacf0"/>
    <w:multiLevelType xmlns:w="http://schemas.openxmlformats.org/wordprocessingml/2006/main" w:val="multilevel"/>
    <w:lvl xmlns:w="http://schemas.openxmlformats.org/wordprocessingml/2006/main" w:ilvl="0">
      <w:start w:val="7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90258a1"/>
    <w:multiLevelType xmlns:w="http://schemas.openxmlformats.org/wordprocessingml/2006/main" w:val="multilevel"/>
    <w:lvl xmlns:w="http://schemas.openxmlformats.org/wordprocessingml/2006/main" w:ilvl="0">
      <w:start w:val="6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8aea2b4"/>
    <w:multiLevelType xmlns:w="http://schemas.openxmlformats.org/wordprocessingml/2006/main" w:val="multilevel"/>
    <w:lvl xmlns:w="http://schemas.openxmlformats.org/wordprocessingml/2006/main" w:ilvl="0">
      <w:start w:val="5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db08ccf"/>
    <w:multiLevelType xmlns:w="http://schemas.openxmlformats.org/wordprocessingml/2006/main" w:val="multilevel"/>
    <w:lvl xmlns:w="http://schemas.openxmlformats.org/wordprocessingml/2006/main" w:ilvl="0">
      <w:start w:val="4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66635931"/>
    <w:multiLevelType xmlns:w="http://schemas.openxmlformats.org/wordprocessingml/2006/main" w:val="multilevel"/>
    <w:lvl xmlns:w="http://schemas.openxmlformats.org/wordprocessingml/2006/main" w:ilvl="0">
      <w:start w:val="3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58ef59b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4"/>
      <w:numFmt w:val="upperLetter"/>
      <w:lvlText w:val="%2."/>
      <w:lvlJc w:val="left"/>
      <w:pPr>
        <w:ind w:left="108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af889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3"/>
      <w:numFmt w:val="upperLetter"/>
      <w:lvlText w:val="%2."/>
      <w:lvlJc w:val="left"/>
      <w:pPr>
        <w:ind w:left="108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22ebd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upperLetter"/>
      <w:lvlText w:val="%2."/>
      <w:lvlJc w:val="left"/>
      <w:pPr>
        <w:ind w:left="1080" w:hanging="360"/>
      </w:pPr>
      <w:rPr>
        <w:rFonts w:hint="default" w:ascii="Oslo Sans Office" w:hAnsi="Oslo Sans Office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40bb8b33"/>
    <w:multiLevelType xmlns:w="http://schemas.openxmlformats.org/wordprocessingml/2006/main" w:val="multilevel"/>
    <w:lvl xmlns:w="http://schemas.openxmlformats.org/wordprocessingml/2006/main" w:ilvl="0">
      <w:start w:val="2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26afe2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upp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b9e9321"/>
    <w:multiLevelType xmlns:w="http://schemas.openxmlformats.org/wordprocessingml/2006/main" w:val="multilevel"/>
    <w:lvl xmlns:w="http://schemas.openxmlformats.org/wordprocessingml/2006/main" w:ilvl="0">
      <w:start w:val="8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bbe5656"/>
    <w:multiLevelType xmlns:w="http://schemas.openxmlformats.org/wordprocessingml/2006/main" w:val="multilevel"/>
    <w:lvl xmlns:w="http://schemas.openxmlformats.org/wordprocessingml/2006/main" w:ilvl="0">
      <w:start w:val="7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9451261"/>
    <w:multiLevelType xmlns:w="http://schemas.openxmlformats.org/wordprocessingml/2006/main" w:val="multilevel"/>
    <w:lvl xmlns:w="http://schemas.openxmlformats.org/wordprocessingml/2006/main" w:ilvl="0">
      <w:start w:val="6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5c2b9b19"/>
    <w:multiLevelType xmlns:w="http://schemas.openxmlformats.org/wordprocessingml/2006/main" w:val="multilevel"/>
    <w:lvl xmlns:w="http://schemas.openxmlformats.org/wordprocessingml/2006/main" w:ilvl="0">
      <w:start w:val="5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c7bc5b"/>
    <w:multiLevelType xmlns:w="http://schemas.openxmlformats.org/wordprocessingml/2006/main" w:val="multilevel"/>
    <w:lvl xmlns:w="http://schemas.openxmlformats.org/wordprocessingml/2006/main" w:ilvl="0">
      <w:start w:val="4"/>
      <w:numFmt w:val="decimal"/>
      <w:lvlText w:val="%1."/>
      <w:lvlJc w:val="left"/>
      <w:pPr>
        <w:ind w:left="360" w:hanging="360"/>
      </w:pPr>
      <w:rPr>
        <w:rFonts w:hint="default" w:ascii="Oslo Sans Office" w:hAnsi="Oslo Sans Office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2689fb3a"/>
    <w:multiLevelType xmlns:w="http://schemas.openxmlformats.org/wordprocessingml/2006/main" w:val="multilevel"/>
    <w:lvl xmlns:w="http://schemas.openxmlformats.org/wordprocessingml/2006/main" w:ilvl="0">
      <w:start w:val="3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176ecee"/>
    <w:multiLevelType xmlns:w="http://schemas.openxmlformats.org/wordprocessingml/2006/main" w:val="hybridMultilevel"/>
    <w:lvl xmlns:w="http://schemas.openxmlformats.org/wordprocessingml/2006/main" w:ilvl="0">
      <w:start w:val="4"/>
      <w:numFmt w:val="upperLetter"/>
      <w:lvlText w:val="%1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362e7d9"/>
    <w:multiLevelType xmlns:w="http://schemas.openxmlformats.org/wordprocessingml/2006/main" w:val="hybridMultilevel"/>
    <w:lvl xmlns:w="http://schemas.openxmlformats.org/wordprocessingml/2006/main" w:ilvl="0">
      <w:start w:val="3"/>
      <w:numFmt w:val="upperLetter"/>
      <w:lvlText w:val="%1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904f610"/>
    <w:multiLevelType xmlns:w="http://schemas.openxmlformats.org/wordprocessingml/2006/main" w:val="hybridMultilevel"/>
    <w:lvl xmlns:w="http://schemas.openxmlformats.org/wordprocessingml/2006/main" w:ilvl="0">
      <w:start w:val="2"/>
      <w:numFmt w:val="upperLetter"/>
      <w:lvlText w:val="%1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332cae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108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60f89640"/>
    <w:multiLevelType xmlns:w="http://schemas.openxmlformats.org/wordprocessingml/2006/main" w:val="multilevel"/>
    <w:lvl xmlns:w="http://schemas.openxmlformats.org/wordprocessingml/2006/main" w:ilvl="0">
      <w:start w:val="2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f2434ed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  <w:rPr>
        <w:rFonts w:hint="default" w:ascii="Oslo Sans Office,Times New Roman" w:hAnsi="Oslo Sans Office,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df54df0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  <w:rPr>
        <w:rFonts w:hint="default" w:ascii="Oslo Sans Office,Arial" w:hAnsi="Oslo Sans Office,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464810488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TrueTypeFonts/>
  <w:hideSpellingErrors/>
  <w:hideGrammaticalErrors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0F"/>
    <w:rsid w:val="000119BE"/>
    <w:rsid w:val="00050C0F"/>
    <w:rsid w:val="00095EC1"/>
    <w:rsid w:val="000AEBEE"/>
    <w:rsid w:val="00186573"/>
    <w:rsid w:val="001F112F"/>
    <w:rsid w:val="001F18CF"/>
    <w:rsid w:val="00247C22"/>
    <w:rsid w:val="0025699D"/>
    <w:rsid w:val="002E3185"/>
    <w:rsid w:val="00325D57"/>
    <w:rsid w:val="00442E77"/>
    <w:rsid w:val="00466574"/>
    <w:rsid w:val="004836DC"/>
    <w:rsid w:val="00483FE0"/>
    <w:rsid w:val="004B6945"/>
    <w:rsid w:val="0055183B"/>
    <w:rsid w:val="00560D31"/>
    <w:rsid w:val="00567104"/>
    <w:rsid w:val="0057006B"/>
    <w:rsid w:val="005812E4"/>
    <w:rsid w:val="00595FDC"/>
    <w:rsid w:val="005A4215"/>
    <w:rsid w:val="005D093C"/>
    <w:rsid w:val="00650D94"/>
    <w:rsid w:val="00696BD4"/>
    <w:rsid w:val="006E006E"/>
    <w:rsid w:val="00727D7C"/>
    <w:rsid w:val="007D1113"/>
    <w:rsid w:val="007E4B0D"/>
    <w:rsid w:val="007F2274"/>
    <w:rsid w:val="008D5723"/>
    <w:rsid w:val="00A0208E"/>
    <w:rsid w:val="00A63656"/>
    <w:rsid w:val="00A67238"/>
    <w:rsid w:val="00AA100D"/>
    <w:rsid w:val="00AE2859"/>
    <w:rsid w:val="00B10DAE"/>
    <w:rsid w:val="00C3116A"/>
    <w:rsid w:val="00C34D94"/>
    <w:rsid w:val="00C35B5F"/>
    <w:rsid w:val="00C51925"/>
    <w:rsid w:val="00C64214"/>
    <w:rsid w:val="00D3395E"/>
    <w:rsid w:val="00D44A50"/>
    <w:rsid w:val="00D8326C"/>
    <w:rsid w:val="00E51F3C"/>
    <w:rsid w:val="00FB5530"/>
    <w:rsid w:val="00FC72AE"/>
    <w:rsid w:val="00FD7882"/>
    <w:rsid w:val="01115F75"/>
    <w:rsid w:val="01D5555F"/>
    <w:rsid w:val="025FFA64"/>
    <w:rsid w:val="034CF62D"/>
    <w:rsid w:val="03C8A827"/>
    <w:rsid w:val="041DD21B"/>
    <w:rsid w:val="058D2BA2"/>
    <w:rsid w:val="05DBB228"/>
    <w:rsid w:val="06C5B78B"/>
    <w:rsid w:val="07000540"/>
    <w:rsid w:val="078765C3"/>
    <w:rsid w:val="07AD26C0"/>
    <w:rsid w:val="07AFCD23"/>
    <w:rsid w:val="07CE9FA6"/>
    <w:rsid w:val="08676ECF"/>
    <w:rsid w:val="08B428D1"/>
    <w:rsid w:val="095D3FF4"/>
    <w:rsid w:val="0A046B75"/>
    <w:rsid w:val="0AFBFDFB"/>
    <w:rsid w:val="0B588636"/>
    <w:rsid w:val="0EDC5C9E"/>
    <w:rsid w:val="0F154B43"/>
    <w:rsid w:val="0F56AD13"/>
    <w:rsid w:val="10FAE31E"/>
    <w:rsid w:val="11F32CCB"/>
    <w:rsid w:val="1268E9E2"/>
    <w:rsid w:val="12A9FE34"/>
    <w:rsid w:val="13200B1B"/>
    <w:rsid w:val="132CA966"/>
    <w:rsid w:val="14CD2DFE"/>
    <w:rsid w:val="1586131F"/>
    <w:rsid w:val="158FB4CC"/>
    <w:rsid w:val="180E52A1"/>
    <w:rsid w:val="180FA8F6"/>
    <w:rsid w:val="191A2817"/>
    <w:rsid w:val="19D69903"/>
    <w:rsid w:val="1A15A2B0"/>
    <w:rsid w:val="1B008776"/>
    <w:rsid w:val="1B3CFE6E"/>
    <w:rsid w:val="1B968790"/>
    <w:rsid w:val="1BF01568"/>
    <w:rsid w:val="1DD1785E"/>
    <w:rsid w:val="20941A1E"/>
    <w:rsid w:val="2243B773"/>
    <w:rsid w:val="227A2C57"/>
    <w:rsid w:val="231F0B4E"/>
    <w:rsid w:val="289CA4C0"/>
    <w:rsid w:val="28AA4471"/>
    <w:rsid w:val="29AA6277"/>
    <w:rsid w:val="29F2A977"/>
    <w:rsid w:val="2A434923"/>
    <w:rsid w:val="2AB4996F"/>
    <w:rsid w:val="2ACB3D0C"/>
    <w:rsid w:val="2B3290EC"/>
    <w:rsid w:val="2BE6A3D6"/>
    <w:rsid w:val="2C60F4A5"/>
    <w:rsid w:val="2C7677D2"/>
    <w:rsid w:val="2C971CED"/>
    <w:rsid w:val="2D3CB24D"/>
    <w:rsid w:val="2DC0F050"/>
    <w:rsid w:val="2EBD48B3"/>
    <w:rsid w:val="2F765192"/>
    <w:rsid w:val="2FD40A4E"/>
    <w:rsid w:val="302CD645"/>
    <w:rsid w:val="30637EA6"/>
    <w:rsid w:val="30F61769"/>
    <w:rsid w:val="31B514BF"/>
    <w:rsid w:val="31C3C694"/>
    <w:rsid w:val="33147B5C"/>
    <w:rsid w:val="341EC67A"/>
    <w:rsid w:val="351182E9"/>
    <w:rsid w:val="358C8967"/>
    <w:rsid w:val="36551E73"/>
    <w:rsid w:val="36B0F8A1"/>
    <w:rsid w:val="375666B4"/>
    <w:rsid w:val="38F25BDA"/>
    <w:rsid w:val="396D59DB"/>
    <w:rsid w:val="3A50EA52"/>
    <w:rsid w:val="3AD834DF"/>
    <w:rsid w:val="3B326020"/>
    <w:rsid w:val="3B326020"/>
    <w:rsid w:val="3C0DF120"/>
    <w:rsid w:val="3CBA6485"/>
    <w:rsid w:val="3D3289F7"/>
    <w:rsid w:val="3E201D9D"/>
    <w:rsid w:val="3E25356E"/>
    <w:rsid w:val="3E830899"/>
    <w:rsid w:val="3F0A862D"/>
    <w:rsid w:val="3F16D380"/>
    <w:rsid w:val="3FE4BF40"/>
    <w:rsid w:val="4215D54F"/>
    <w:rsid w:val="4297D5A7"/>
    <w:rsid w:val="430515B4"/>
    <w:rsid w:val="43071F56"/>
    <w:rsid w:val="4328344D"/>
    <w:rsid w:val="4356167B"/>
    <w:rsid w:val="4363D94B"/>
    <w:rsid w:val="441D06FF"/>
    <w:rsid w:val="44A92E13"/>
    <w:rsid w:val="45A25F15"/>
    <w:rsid w:val="469772CE"/>
    <w:rsid w:val="473AD03B"/>
    <w:rsid w:val="47484BC6"/>
    <w:rsid w:val="47F8F48C"/>
    <w:rsid w:val="48682D6B"/>
    <w:rsid w:val="48FFDC36"/>
    <w:rsid w:val="49D7F1CA"/>
    <w:rsid w:val="49DEB3E0"/>
    <w:rsid w:val="4AAD0437"/>
    <w:rsid w:val="4B069D31"/>
    <w:rsid w:val="4CDD1E7F"/>
    <w:rsid w:val="4D223328"/>
    <w:rsid w:val="4D771650"/>
    <w:rsid w:val="4DD3DAB0"/>
    <w:rsid w:val="4E643020"/>
    <w:rsid w:val="4E6EE81A"/>
    <w:rsid w:val="4F12DF26"/>
    <w:rsid w:val="4F5C12EA"/>
    <w:rsid w:val="4F968739"/>
    <w:rsid w:val="506C9EA0"/>
    <w:rsid w:val="5162EB35"/>
    <w:rsid w:val="5162EB35"/>
    <w:rsid w:val="52BEC44C"/>
    <w:rsid w:val="53D3D032"/>
    <w:rsid w:val="543DE9DB"/>
    <w:rsid w:val="557AA508"/>
    <w:rsid w:val="55CC12E2"/>
    <w:rsid w:val="56735C47"/>
    <w:rsid w:val="569AD0B3"/>
    <w:rsid w:val="57C5A72B"/>
    <w:rsid w:val="593D60AF"/>
    <w:rsid w:val="5A364A26"/>
    <w:rsid w:val="5A988F0F"/>
    <w:rsid w:val="5AD1BBA8"/>
    <w:rsid w:val="5AD1BBA8"/>
    <w:rsid w:val="5BC3F4B6"/>
    <w:rsid w:val="5CA3B8D3"/>
    <w:rsid w:val="5D608BAF"/>
    <w:rsid w:val="5DEF930C"/>
    <w:rsid w:val="5E650AE2"/>
    <w:rsid w:val="5EB9EE06"/>
    <w:rsid w:val="5EDA95F7"/>
    <w:rsid w:val="5F2253EC"/>
    <w:rsid w:val="6538A1A3"/>
    <w:rsid w:val="65616628"/>
    <w:rsid w:val="65976BF2"/>
    <w:rsid w:val="65F18B67"/>
    <w:rsid w:val="65F8407A"/>
    <w:rsid w:val="6690E098"/>
    <w:rsid w:val="673E3CE7"/>
    <w:rsid w:val="686C7CCE"/>
    <w:rsid w:val="68F47E70"/>
    <w:rsid w:val="69CBB142"/>
    <w:rsid w:val="69D355EC"/>
    <w:rsid w:val="69F3D7B2"/>
    <w:rsid w:val="6CDF2A55"/>
    <w:rsid w:val="6D571CAC"/>
    <w:rsid w:val="6E558537"/>
    <w:rsid w:val="6F826C9A"/>
    <w:rsid w:val="7050CB07"/>
    <w:rsid w:val="713A3591"/>
    <w:rsid w:val="71835328"/>
    <w:rsid w:val="71835328"/>
    <w:rsid w:val="7385897D"/>
    <w:rsid w:val="73E947F4"/>
    <w:rsid w:val="7436928A"/>
    <w:rsid w:val="769B1617"/>
    <w:rsid w:val="76A9E2BD"/>
    <w:rsid w:val="785E464B"/>
    <w:rsid w:val="78DCD27B"/>
    <w:rsid w:val="7B4C7360"/>
    <w:rsid w:val="7B8F498D"/>
    <w:rsid w:val="7D90F6BF"/>
    <w:rsid w:val="7EAE0533"/>
    <w:rsid w:val="7F522243"/>
    <w:rsid w:val="7FFCA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96609B"/>
  <w15:docId w15:val="{FDCA426D-F147-497E-BE84-CECCC54A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hAnsiTheme="majorHAnsi" w:eastAsiaTheme="majorEastAsia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hAnsiTheme="majorHAnsi" w:eastAsiaTheme="majorEastAsia" w:cstheme="majorBidi"/>
      <w:b/>
      <w:color w:val="000000" w:themeColor="text1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FD7882"/>
    <w:rPr>
      <w:rFonts w:asciiTheme="majorHAnsi" w:hAnsiTheme="majorHAnsi" w:eastAsiaTheme="majorEastAsia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styleId="BunntekstTegn" w:customStyle="1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hAnsiTheme="majorHAnsi" w:eastAsiaTheme="majorEastAsia" w:cstheme="majorBidi"/>
      <w:color w:val="2A2859" w:themeColor="text2"/>
      <w:spacing w:val="-10"/>
      <w:kern w:val="28"/>
      <w:sz w:val="38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FD7882"/>
    <w:rPr>
      <w:rFonts w:asciiTheme="majorHAnsi" w:hAnsiTheme="majorHAnsi" w:eastAsiaTheme="majorEastAsia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styleId="Referanserbrev" w:customStyle="1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D7882"/>
    <w:rPr>
      <w:rFonts w:asciiTheme="majorHAnsi" w:hAnsiTheme="majorHAnsi" w:eastAsiaTheme="majorEastAsia" w:cstheme="majorBidi"/>
      <w:b/>
      <w:color w:val="000000" w:themeColor="text1"/>
      <w:sz w:val="20"/>
      <w:szCs w:val="26"/>
    </w:rPr>
  </w:style>
  <w:style w:type="table" w:styleId="Creunaenkel" w:customStyle="1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single" w:color="FFFFFF" w:themeColor="background1" w:sz="4" w:space="0"/>
          <w:tl2br w:val="nil"/>
          <w:tr2bl w:val="nil"/>
        </w:tcBorders>
        <w:shd w:val="clear" w:color="auto" w:fill="000000" w:themeFill="text1"/>
      </w:tcPr>
    </w:tblStylePr>
  </w:style>
  <w:style w:type="paragraph" w:styleId="Kopiogvedlegg" w:customStyle="1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1.xml" Id="rId14" /><Relationship Type="http://schemas.openxmlformats.org/officeDocument/2006/relationships/header" Target="header2.xml" Id="R570f473d3a504303" /><Relationship Type="http://schemas.openxmlformats.org/officeDocument/2006/relationships/footer" Target="footer2.xml" Id="Rcf9832c3166a4608" /><Relationship Type="http://schemas.microsoft.com/office/2016/09/relationships/commentsIds" Target="commentsIds.xml" Id="Rc859be94a21b4443" /><Relationship Type="http://schemas.microsoft.com/office/2011/relationships/commentsExtended" Target="commentsExtended.xml" Id="R1fcbc02b77534cec" /><Relationship Type="http://schemas.microsoft.com/office/2011/relationships/people" Target="people.xml" Id="R14f6a3ffa89f437d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ode\SiteOrder\OfficeMaler\A4-tomt-dokument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6.xml><?xml version="1.0" encoding="utf-8"?>
<root>
</root>
</file>

<file path=customXml/itemProps1.xml><?xml version="1.0" encoding="utf-8"?>
<ds:datastoreItem xmlns:ds="http://schemas.openxmlformats.org/officeDocument/2006/customXml" ds:itemID="{1AC90B4B-82EB-4467-8685-C60EAE9892EF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c812d0f8-cb08-4c4b-ad0f-447b43afa823"/>
    <ds:schemaRef ds:uri="55552525-39ed-4ffa-9a3e-e6caf164b180"/>
  </ds:schemaRefs>
</ds:datastoreItem>
</file>

<file path=customXml/itemProps2.xml><?xml version="1.0" encoding="utf-8"?>
<ds:datastoreItem xmlns:ds="http://schemas.openxmlformats.org/officeDocument/2006/customXml" ds:itemID="{03511432-ABDD-4B96-9487-F64BD9797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E39C1-9BEA-4771-8ACD-61AD7D910167}"/>
</file>

<file path=customXml/itemProps4.xml><?xml version="1.0" encoding="utf-8"?>
<ds:datastoreItem xmlns:ds="http://schemas.openxmlformats.org/officeDocument/2006/customXml" ds:itemID="{54649C22-66ED-4242-90D6-4E0B52FB5E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D51141-6D36-4D34-9B99-3FCA078C79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2AC1A3-F3AD-4EAF-9E2E-E2FB94C30E62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A4-tomt-dokument.dotx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Meld inn i Domenet</dc:creator>
  <lastModifiedBy>Lene Moen Sara</lastModifiedBy>
  <revision>13</revision>
  <dcterms:created xsi:type="dcterms:W3CDTF">2024-05-08T07:18:00.0000000Z</dcterms:created>
  <dcterms:modified xsi:type="dcterms:W3CDTF">2026-06-30T20:46:38.2352819Z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0x01010016F48F0717DDBC43A26F9C4EC94D925E0051416BF3D66698498B5D0B1FF95A9ADC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2024-05-08T07:18:41Z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244db152-467e-4f55-bcef-af1e1cb81598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